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814" w:rsidRDefault="00900814" w:rsidP="00900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BLOKER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00814" w:rsidRDefault="00900814" w:rsidP="00900814">
      <w:pPr>
        <w:rPr>
          <w:rFonts w:ascii="Times New Roman" w:hAnsi="Times New Roman" w:cs="Times New Roman"/>
        </w:rPr>
      </w:pPr>
    </w:p>
    <w:p w:rsidR="00900814" w:rsidRDefault="00900814" w:rsidP="00900814">
      <w:pPr>
        <w:rPr>
          <w:rFonts w:ascii="Times New Roman" w:hAnsi="Times New Roman" w:cs="Times New Roman"/>
        </w:rPr>
      </w:pPr>
    </w:p>
    <w:p w:rsidR="00900814" w:rsidRDefault="00900814" w:rsidP="00900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Wallys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Coltishall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900814" w:rsidRDefault="00900814" w:rsidP="00900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900814" w:rsidRDefault="00900814" w:rsidP="00900814">
      <w:pPr>
        <w:rPr>
          <w:rFonts w:ascii="Times New Roman" w:hAnsi="Times New Roman" w:cs="Times New Roman"/>
        </w:rPr>
      </w:pPr>
    </w:p>
    <w:p w:rsidR="00900814" w:rsidRDefault="00900814" w:rsidP="00900814">
      <w:pPr>
        <w:rPr>
          <w:rFonts w:ascii="Times New Roman" w:hAnsi="Times New Roman" w:cs="Times New Roman"/>
        </w:rPr>
      </w:pPr>
    </w:p>
    <w:p w:rsidR="00900814" w:rsidRDefault="00900814" w:rsidP="00900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9008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14" w:rsidRDefault="00900814" w:rsidP="00E71FC3">
      <w:r>
        <w:separator/>
      </w:r>
    </w:p>
  </w:endnote>
  <w:endnote w:type="continuationSeparator" w:id="0">
    <w:p w:rsidR="00900814" w:rsidRDefault="009008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14" w:rsidRDefault="00900814" w:rsidP="00E71FC3">
      <w:r>
        <w:separator/>
      </w:r>
    </w:p>
  </w:footnote>
  <w:footnote w:type="continuationSeparator" w:id="0">
    <w:p w:rsidR="00900814" w:rsidRDefault="009008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14"/>
    <w:rsid w:val="001A7C09"/>
    <w:rsid w:val="00577BD5"/>
    <w:rsid w:val="00656CBA"/>
    <w:rsid w:val="006A1F77"/>
    <w:rsid w:val="00733BE7"/>
    <w:rsid w:val="009008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EA5E5B-289E-4D50-9E1F-E1BB1B5C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008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2017-02-26T21:23:00Z</dcterms:created>
  <dcterms:modified xsi:type="dcterms:W3CDTF">2017-02-26T21:23:00Z</dcterms:modified>
</cp:coreProperties>
</file>